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28" w:rsidRDefault="00686428" w:rsidP="007D483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117FF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86428" w:rsidRPr="005117FF" w:rsidRDefault="00686428" w:rsidP="007D483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5117FF">
        <w:rPr>
          <w:rFonts w:ascii="Times New Roman" w:hAnsi="Times New Roman" w:cs="Times New Roman"/>
          <w:b/>
          <w:bCs/>
          <w:sz w:val="24"/>
          <w:szCs w:val="24"/>
        </w:rPr>
        <w:t>униципальной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Тужинского муниципального района</w:t>
      </w:r>
    </w:p>
    <w:p w:rsidR="00686428" w:rsidRDefault="00686428" w:rsidP="007D483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A">
        <w:rPr>
          <w:rFonts w:ascii="Times New Roman" w:hAnsi="Times New Roman" w:cs="Times New Roman"/>
          <w:b/>
          <w:bCs/>
          <w:sz w:val="24"/>
          <w:szCs w:val="24"/>
        </w:rPr>
        <w:t>«Охрана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7FF">
        <w:rPr>
          <w:rFonts w:ascii="Times New Roman" w:hAnsi="Times New Roman" w:cs="Times New Roman"/>
          <w:b/>
          <w:bCs/>
          <w:sz w:val="24"/>
          <w:szCs w:val="24"/>
        </w:rPr>
        <w:t>и экологическое воспитание»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117FF">
        <w:rPr>
          <w:rFonts w:ascii="Times New Roman" w:hAnsi="Times New Roman" w:cs="Times New Roman"/>
          <w:b/>
          <w:bCs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Pr="005117FF">
        <w:rPr>
          <w:rFonts w:ascii="Times New Roman" w:hAnsi="Times New Roman" w:cs="Times New Roman"/>
          <w:b/>
          <w:bCs/>
          <w:sz w:val="24"/>
          <w:szCs w:val="24"/>
        </w:rPr>
        <w:t>годы</w:t>
      </w:r>
    </w:p>
    <w:p w:rsidR="00686428" w:rsidRDefault="00686428" w:rsidP="007D483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5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6095"/>
      </w:tblGrid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администрации Тужинского муниципального района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Тужинского городского поселения*,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*, МУП «Коммунальщик»*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 Управление образования</w:t>
            </w:r>
            <w:r w:rsidRPr="00025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 Отдел культуры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 *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Программно-целевые  инструменты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 программы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экологической обстановки в районе; обеспечение конституционных прав граждан на благоприятную окружающую среду, предотвращение и ликвидация вредного воздействия отходов производства и потребления на окружающую среду и здоровье населения, а также максимальное вовлечение отходов в хозяйственный оборот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ликвидация бесхозяйных водозаборных скважин.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 программы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обеспечение утилизации и максимально безопасного размещения отх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одов производства и потребления,</w:t>
            </w:r>
          </w:p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консервация (тампонирование) бесхозяйных водозаборных скважин.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Целевые  показатели  эффективности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муниципальной программы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- количество закрытых (в том числе ликвидированных или рекультивированных) свалок</w:t>
            </w:r>
          </w:p>
          <w:p w:rsidR="00686428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- количество ликвидированных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бездействующих водозаборных скважин</w:t>
            </w:r>
          </w:p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оля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охваченного системами централизованного удаления ТБО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 муниципальной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2014-2019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Деление на этапы не предусмотрено.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Объемы  ассигнований муниципальной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2448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,0 тыс. руб. Источники финансирования</w:t>
            </w:r>
          </w:p>
          <w:p w:rsidR="00686428" w:rsidRPr="00756D53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на 2014 год: всего 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414</w:t>
            </w: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– 334,0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бюджет городского и сельского поселений</w:t>
            </w:r>
            <w:r w:rsidRPr="007E40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45,0 тыс.руб.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86428" w:rsidRPr="00756D53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на 2015 год: всего – 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79</w:t>
            </w: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– 274,0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бюджет городского и сельского поселений</w:t>
            </w:r>
            <w:r w:rsidRPr="007E40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100,0 тыс.руб.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–5,0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86428" w:rsidRPr="00756D53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на 2016 год: всего – 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60</w:t>
            </w:r>
            <w:r w:rsidRPr="00756D5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– 300,0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бюджет городского и сельского поселений</w:t>
            </w:r>
            <w:r w:rsidRPr="007E40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150,0 тыс.руб.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на 2017 год: всего - 395</w:t>
            </w: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- районный бюджет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на 2018 год: всего –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400</w:t>
            </w: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- районный бюджет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на 201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9</w:t>
            </w: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год: всего –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400</w:t>
            </w:r>
            <w:r w:rsidRPr="003355E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,0 тыс. рублей.</w:t>
            </w:r>
          </w:p>
          <w:p w:rsidR="00686428" w:rsidRPr="003355EA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- районный бюджет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тыс.руб.;</w:t>
            </w:r>
          </w:p>
          <w:p w:rsidR="00686428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>,0 тыс.руб.</w:t>
            </w:r>
          </w:p>
          <w:p w:rsidR="00686428" w:rsidRPr="00287F90" w:rsidRDefault="00686428" w:rsidP="007E66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внебюджетные источники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(средства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20,0 </w:t>
            </w:r>
            <w:r w:rsidRPr="009714A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86428" w:rsidRPr="00287F90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90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 реализации</w:t>
            </w:r>
            <w:r w:rsidRPr="00287F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28" w:rsidRPr="003355EA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закрытых (в том числе ликвидированных или рекультивированных) свалок-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686428" w:rsidRPr="003355EA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ликвидированных, бездействующих водозаборных скважин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686428" w:rsidRPr="00287F90" w:rsidRDefault="00686428" w:rsidP="003323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населения, охваченного системами централизованного удаления ТБО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355E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686428" w:rsidRDefault="00686428"/>
    <w:sectPr w:rsidR="00686428" w:rsidSect="00847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832"/>
    <w:rsid w:val="000256AA"/>
    <w:rsid w:val="001A629B"/>
    <w:rsid w:val="00287F90"/>
    <w:rsid w:val="00332383"/>
    <w:rsid w:val="003355EA"/>
    <w:rsid w:val="004E5313"/>
    <w:rsid w:val="005117FF"/>
    <w:rsid w:val="00537BB3"/>
    <w:rsid w:val="005F3F25"/>
    <w:rsid w:val="00686428"/>
    <w:rsid w:val="00756D53"/>
    <w:rsid w:val="007D4832"/>
    <w:rsid w:val="007E40C7"/>
    <w:rsid w:val="007E6612"/>
    <w:rsid w:val="00847FE0"/>
    <w:rsid w:val="008D0E2A"/>
    <w:rsid w:val="009714AE"/>
    <w:rsid w:val="00A965F9"/>
    <w:rsid w:val="00CC6CC9"/>
    <w:rsid w:val="00D0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832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48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7E661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497</Words>
  <Characters>2833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2016-11-07T05:52:00Z</dcterms:created>
  <dcterms:modified xsi:type="dcterms:W3CDTF">2016-11-09T11:16:00Z</dcterms:modified>
</cp:coreProperties>
</file>